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CB3" w:rsidRDefault="00880CB3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>Приложение 2</w:t>
      </w:r>
    </w:p>
    <w:p w:rsidR="00880CB3" w:rsidRPr="00316D52" w:rsidRDefault="00880CB3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80CB3" w:rsidRPr="00316D52" w:rsidRDefault="00880CB3" w:rsidP="00646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6D52">
        <w:rPr>
          <w:rFonts w:ascii="Times New Roman" w:hAnsi="Times New Roman"/>
          <w:b/>
          <w:sz w:val="24"/>
          <w:szCs w:val="24"/>
        </w:rPr>
        <w:t>СВЕДЕНИЯ</w:t>
      </w:r>
    </w:p>
    <w:p w:rsidR="00880CB3" w:rsidRPr="00316D52" w:rsidRDefault="00880CB3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 xml:space="preserve">о деятельности территориальных Комиссии по профилактики правонарушений </w:t>
      </w:r>
    </w:p>
    <w:p w:rsidR="00880CB3" w:rsidRPr="00316D52" w:rsidRDefault="00880CB3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 xml:space="preserve">на территории муниципального образования Щербиновский район </w:t>
      </w:r>
    </w:p>
    <w:p w:rsidR="00880CB3" w:rsidRDefault="00880CB3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январь 2018 </w:t>
      </w:r>
      <w:r w:rsidRPr="00316D52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а</w:t>
      </w:r>
    </w:p>
    <w:p w:rsidR="00880CB3" w:rsidRPr="00316D52" w:rsidRDefault="00880CB3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241" w:type="dxa"/>
        <w:tblInd w:w="93" w:type="dxa"/>
        <w:tblLook w:val="00A0"/>
      </w:tblPr>
      <w:tblGrid>
        <w:gridCol w:w="696"/>
        <w:gridCol w:w="7683"/>
        <w:gridCol w:w="862"/>
      </w:tblGrid>
      <w:tr w:rsidR="00880CB3" w:rsidRPr="00316D52" w:rsidTr="00316D52">
        <w:trPr>
          <w:cantSplit/>
          <w:trHeight w:val="3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CB3" w:rsidRPr="00316D52" w:rsidRDefault="00880CB3" w:rsidP="00A312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0CB3" w:rsidRPr="00316D52" w:rsidRDefault="00880CB3" w:rsidP="00AD6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880CB3" w:rsidRPr="00316D52" w:rsidTr="00316D52">
        <w:trPr>
          <w:trHeight w:val="30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 состоит граждан на учётах ОВД (списочный учёт + 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199</w:t>
            </w:r>
          </w:p>
        </w:tc>
      </w:tr>
      <w:tr w:rsidR="00880CB3" w:rsidRPr="00316D52" w:rsidTr="00316D52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5C42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на учёте ОВД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880CB3" w:rsidRPr="00316D52" w:rsidTr="00316D52">
        <w:trPr>
          <w:trHeight w:val="1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граждан на профилактическом учёте ОВД</w:t>
            </w:r>
          </w:p>
          <w:p w:rsidR="00880CB3" w:rsidRPr="00316D52" w:rsidRDefault="00880CB3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95</w:t>
            </w:r>
          </w:p>
        </w:tc>
      </w:tr>
      <w:tr w:rsidR="00880CB3" w:rsidRPr="00316D52" w:rsidTr="00316D52">
        <w:trPr>
          <w:trHeight w:val="22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136E6B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6E6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Проведено заседаний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8</w:t>
            </w:r>
          </w:p>
        </w:tc>
      </w:tr>
      <w:tr w:rsidR="00880CB3" w:rsidRPr="00316D52" w:rsidTr="00316D52">
        <w:trPr>
          <w:trHeight w:val="2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Рассмотрено граждан всего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33</w:t>
            </w:r>
          </w:p>
        </w:tc>
      </w:tr>
      <w:tr w:rsidR="00880CB3" w:rsidRPr="00316D52" w:rsidTr="00316D52">
        <w:trPr>
          <w:trHeight w:val="17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ОВД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80CB3" w:rsidRPr="00316D52" w:rsidTr="00316D52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администрации (учреждений, организаций)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</w:tr>
      <w:tr w:rsidR="00880CB3" w:rsidRPr="00316D52" w:rsidTr="00316D52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80CB3" w:rsidRPr="00316D52" w:rsidTr="00316D52">
        <w:trPr>
          <w:trHeight w:val="31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957F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всех видах учётов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880CB3" w:rsidRPr="00316D52" w:rsidTr="00316D52">
        <w:trPr>
          <w:trHeight w:val="29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учёте ОВД 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8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адмнадзор </w:t>
            </w: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формальники </w:t>
            </w: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алкоголики </w:t>
            </w: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наркоманы </w:t>
            </w: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семейные дебоширы </w:t>
            </w: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3)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80CB3" w:rsidRPr="00316D52" w:rsidTr="00316D52">
        <w:trPr>
          <w:trHeight w:val="3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совершившие правонарушения, посягающие на общ. порядок </w:t>
            </w: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4)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880CB3" w:rsidRPr="00316D52" w:rsidTr="00316D52">
        <w:trPr>
          <w:trHeight w:val="29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состоящие в неформальных молодежных организациях </w:t>
            </w: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5)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80CB3" w:rsidRPr="00316D52" w:rsidTr="00316D52">
        <w:trPr>
          <w:trHeight w:val="3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ст. 6.9 КоАП РФ </w:t>
            </w: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6)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80CB3" w:rsidRPr="00316D52" w:rsidTr="00316D52">
        <w:trPr>
          <w:trHeight w:val="23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родители, отрицательно влияющие на своих детей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</w:tr>
      <w:tr w:rsidR="00880CB3" w:rsidRPr="00316D52" w:rsidTr="00316D52">
        <w:trPr>
          <w:trHeight w:val="29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несовершеннолетние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80CB3" w:rsidRPr="00316D52" w:rsidTr="00316D52">
        <w:trPr>
          <w:trHeight w:val="48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Рассмотрено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18</w:t>
            </w:r>
          </w:p>
        </w:tc>
      </w:tr>
      <w:tr w:rsidR="00880CB3" w:rsidRPr="00316D52" w:rsidTr="00316D52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ранее судимых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</w:tr>
      <w:tr w:rsidR="00880CB3" w:rsidRPr="00316D52" w:rsidTr="00316D52">
        <w:trPr>
          <w:trHeight w:val="2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состоящих на учёте в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освобождённых по УДО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Принято решений 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880CB3" w:rsidRPr="00316D52" w:rsidTr="00316D52">
        <w:trPr>
          <w:trHeight w:val="28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ходатайств о привлечении к административной ответственности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80CB3" w:rsidRPr="00316D52" w:rsidTr="00316D52">
        <w:trPr>
          <w:trHeight w:val="14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F50F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отдел здравоохранения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 них прошли лечение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80CB3" w:rsidRPr="00316D52" w:rsidTr="00316D52">
        <w:trPr>
          <w:trHeight w:val="2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центр занятости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трудоустроено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рекомендации информационного характера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80CB3" w:rsidRPr="00316D52" w:rsidTr="00316D52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Направлено несовершеннолетних на рассмотрение КДН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0CB3" w:rsidRPr="00316D52" w:rsidRDefault="00880CB3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80CB3" w:rsidRPr="00316D52" w:rsidTr="00316D52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рассмотрено на КДН</w:t>
            </w:r>
            <w:bookmarkStart w:id="0" w:name="_GoBack"/>
            <w:bookmarkEnd w:id="0"/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0CB3" w:rsidRPr="00316D52" w:rsidRDefault="00880CB3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80CB3" w:rsidRPr="00316D52" w:rsidTr="00316D52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рекомендовано провести профилактическую беседу УПП ОМВД России по Щербиновскому району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0CB3" w:rsidRDefault="00880CB3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80CB3" w:rsidRPr="00316D52" w:rsidTr="00CC07C4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Оказано социальной помощи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0CB3" w:rsidRPr="00316D52" w:rsidRDefault="00880CB3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80CB3" w:rsidRPr="00316D52" w:rsidTr="00CC07C4">
        <w:trPr>
          <w:trHeight w:val="33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B3" w:rsidRPr="00316D52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B3" w:rsidRPr="00316D52" w:rsidRDefault="00880CB3" w:rsidP="00C50C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0CB3" w:rsidRPr="00316D52" w:rsidRDefault="00880CB3" w:rsidP="00C50C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880CB3" w:rsidRPr="00316D52" w:rsidTr="00CC07C4">
        <w:trPr>
          <w:trHeight w:val="42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B3" w:rsidRPr="00136E6B" w:rsidRDefault="00880CB3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6E6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CB3" w:rsidRPr="00316D52" w:rsidRDefault="00880CB3" w:rsidP="0061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6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Размещено информаций в СМИ о работе Комиссии 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0CB3" w:rsidRPr="00316D52" w:rsidRDefault="00880CB3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880CB3" w:rsidRDefault="00880CB3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0CB3" w:rsidRDefault="00880CB3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0CB3" w:rsidRPr="00316D52" w:rsidRDefault="00880CB3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0CB3" w:rsidRPr="00316D52" w:rsidRDefault="00880CB3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D52">
        <w:rPr>
          <w:rFonts w:ascii="Times New Roman" w:hAnsi="Times New Roman"/>
          <w:sz w:val="24"/>
          <w:szCs w:val="24"/>
          <w:lang w:eastAsia="ru-RU"/>
        </w:rPr>
        <w:t xml:space="preserve">ВРИО зам. начальника полиции по охране </w:t>
      </w:r>
    </w:p>
    <w:p w:rsidR="00880CB3" w:rsidRPr="00316D52" w:rsidRDefault="00880CB3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D52">
        <w:rPr>
          <w:rFonts w:ascii="Times New Roman" w:hAnsi="Times New Roman"/>
          <w:sz w:val="24"/>
          <w:szCs w:val="24"/>
          <w:lang w:eastAsia="ru-RU"/>
        </w:rPr>
        <w:t xml:space="preserve">общественного порядка ОМВД России </w:t>
      </w:r>
    </w:p>
    <w:p w:rsidR="00880CB3" w:rsidRPr="00316D52" w:rsidRDefault="00880CB3" w:rsidP="00316D52">
      <w:pPr>
        <w:spacing w:after="0" w:line="240" w:lineRule="auto"/>
        <w:ind w:right="-6"/>
        <w:rPr>
          <w:rFonts w:ascii="Times New Roman" w:hAnsi="Times New Roman"/>
          <w:sz w:val="24"/>
          <w:szCs w:val="24"/>
          <w:lang w:eastAsia="ru-RU"/>
        </w:rPr>
      </w:pPr>
      <w:r w:rsidRPr="00316D52">
        <w:rPr>
          <w:rFonts w:ascii="Times New Roman" w:hAnsi="Times New Roman"/>
          <w:sz w:val="24"/>
          <w:szCs w:val="24"/>
          <w:lang w:eastAsia="ru-RU"/>
        </w:rPr>
        <w:t>по Щербиновскому району                                                                                        А.В. Чуднов</w:t>
      </w:r>
    </w:p>
    <w:p w:rsidR="00880CB3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0CB3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0CB3" w:rsidRPr="00316D52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0CB3" w:rsidRPr="00316D52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D52">
        <w:rPr>
          <w:rFonts w:ascii="Times New Roman" w:hAnsi="Times New Roman"/>
          <w:sz w:val="24"/>
          <w:szCs w:val="24"/>
          <w:lang w:eastAsia="ru-RU"/>
        </w:rPr>
        <w:t>«СОГЛАСОВАНО»</w:t>
      </w:r>
    </w:p>
    <w:p w:rsidR="00880CB3" w:rsidRPr="00316D52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D52">
        <w:rPr>
          <w:rFonts w:ascii="Times New Roman" w:hAnsi="Times New Roman"/>
          <w:sz w:val="24"/>
          <w:szCs w:val="24"/>
          <w:lang w:eastAsia="ru-RU"/>
        </w:rPr>
        <w:t xml:space="preserve">Заместитель главы </w:t>
      </w:r>
    </w:p>
    <w:p w:rsidR="00880CB3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D52">
        <w:rPr>
          <w:rFonts w:ascii="Times New Roman" w:hAnsi="Times New Roman"/>
          <w:sz w:val="24"/>
          <w:szCs w:val="24"/>
          <w:lang w:eastAsia="ru-RU"/>
        </w:rPr>
        <w:t xml:space="preserve">муниципального образования </w:t>
      </w:r>
    </w:p>
    <w:p w:rsidR="00880CB3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6D52">
        <w:rPr>
          <w:rFonts w:ascii="Times New Roman" w:hAnsi="Times New Roman"/>
          <w:sz w:val="24"/>
          <w:szCs w:val="24"/>
          <w:lang w:eastAsia="ru-RU"/>
        </w:rPr>
        <w:t>Щербиновский район</w:t>
      </w:r>
      <w:r>
        <w:rPr>
          <w:rFonts w:ascii="Times New Roman" w:hAnsi="Times New Roman"/>
          <w:sz w:val="24"/>
          <w:szCs w:val="24"/>
          <w:lang w:eastAsia="ru-RU"/>
        </w:rPr>
        <w:t>,</w:t>
      </w:r>
    </w:p>
    <w:p w:rsidR="00880CB3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начальник отдела по взаимодействию</w:t>
      </w:r>
    </w:p>
    <w:p w:rsidR="00880CB3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 правоохранительными органами</w:t>
      </w:r>
    </w:p>
    <w:p w:rsidR="00880CB3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 казачеством администрации</w:t>
      </w:r>
    </w:p>
    <w:p w:rsidR="00880CB3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муниципального образования </w:t>
      </w:r>
    </w:p>
    <w:p w:rsidR="00880CB3" w:rsidRPr="00316D52" w:rsidRDefault="00880CB3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Щербиновский район                                                                                           С.В. Плахотный</w:t>
      </w:r>
      <w:r w:rsidRPr="00316D5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</w:t>
      </w:r>
    </w:p>
    <w:sectPr w:rsidR="00880CB3" w:rsidRPr="00316D52" w:rsidSect="00316D52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CB3" w:rsidRDefault="00880CB3">
      <w:r>
        <w:separator/>
      </w:r>
    </w:p>
  </w:endnote>
  <w:endnote w:type="continuationSeparator" w:id="0">
    <w:p w:rsidR="00880CB3" w:rsidRDefault="00880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CB3" w:rsidRDefault="00880CB3">
      <w:r>
        <w:separator/>
      </w:r>
    </w:p>
  </w:footnote>
  <w:footnote w:type="continuationSeparator" w:id="0">
    <w:p w:rsidR="00880CB3" w:rsidRDefault="00880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CB3" w:rsidRDefault="00880CB3" w:rsidP="001D6F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0CB3" w:rsidRDefault="00880C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CB3" w:rsidRPr="00316D52" w:rsidRDefault="00880CB3" w:rsidP="001D6F9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316D52">
      <w:rPr>
        <w:rStyle w:val="PageNumber"/>
        <w:rFonts w:ascii="Times New Roman" w:hAnsi="Times New Roman"/>
        <w:sz w:val="28"/>
        <w:szCs w:val="28"/>
      </w:rPr>
      <w:fldChar w:fldCharType="begin"/>
    </w:r>
    <w:r w:rsidRPr="00316D5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16D5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316D52">
      <w:rPr>
        <w:rStyle w:val="PageNumber"/>
        <w:rFonts w:ascii="Times New Roman" w:hAnsi="Times New Roman"/>
        <w:sz w:val="28"/>
        <w:szCs w:val="28"/>
      </w:rPr>
      <w:fldChar w:fldCharType="end"/>
    </w:r>
  </w:p>
  <w:p w:rsidR="00880CB3" w:rsidRDefault="00880CB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231"/>
    <w:rsid w:val="000462BA"/>
    <w:rsid w:val="000804BB"/>
    <w:rsid w:val="000863AE"/>
    <w:rsid w:val="000C529C"/>
    <w:rsid w:val="000C7457"/>
    <w:rsid w:val="000D7049"/>
    <w:rsid w:val="000F5E95"/>
    <w:rsid w:val="000F6AEC"/>
    <w:rsid w:val="00113D44"/>
    <w:rsid w:val="00130E76"/>
    <w:rsid w:val="00136E6B"/>
    <w:rsid w:val="001412B9"/>
    <w:rsid w:val="001B2F0F"/>
    <w:rsid w:val="001D4E2C"/>
    <w:rsid w:val="001D6F94"/>
    <w:rsid w:val="00210AE7"/>
    <w:rsid w:val="002179F2"/>
    <w:rsid w:val="002E0676"/>
    <w:rsid w:val="002F0B5C"/>
    <w:rsid w:val="00315099"/>
    <w:rsid w:val="00316D52"/>
    <w:rsid w:val="003813DC"/>
    <w:rsid w:val="00390CE1"/>
    <w:rsid w:val="003A7CDE"/>
    <w:rsid w:val="003E3A08"/>
    <w:rsid w:val="003F0687"/>
    <w:rsid w:val="00422A65"/>
    <w:rsid w:val="00432D54"/>
    <w:rsid w:val="004A3874"/>
    <w:rsid w:val="005543CB"/>
    <w:rsid w:val="00557728"/>
    <w:rsid w:val="00567E43"/>
    <w:rsid w:val="005948B7"/>
    <w:rsid w:val="005A386E"/>
    <w:rsid w:val="005B0660"/>
    <w:rsid w:val="005B4519"/>
    <w:rsid w:val="005C42D2"/>
    <w:rsid w:val="006117BA"/>
    <w:rsid w:val="00646231"/>
    <w:rsid w:val="00656770"/>
    <w:rsid w:val="006629EF"/>
    <w:rsid w:val="00667245"/>
    <w:rsid w:val="006718D2"/>
    <w:rsid w:val="006A77FE"/>
    <w:rsid w:val="006C0F86"/>
    <w:rsid w:val="006D3669"/>
    <w:rsid w:val="006F3A23"/>
    <w:rsid w:val="00702483"/>
    <w:rsid w:val="00704736"/>
    <w:rsid w:val="00712C8A"/>
    <w:rsid w:val="00725557"/>
    <w:rsid w:val="00731E70"/>
    <w:rsid w:val="007327B8"/>
    <w:rsid w:val="007C6370"/>
    <w:rsid w:val="007D29F6"/>
    <w:rsid w:val="007D7A7F"/>
    <w:rsid w:val="00866ABA"/>
    <w:rsid w:val="00880CB3"/>
    <w:rsid w:val="008A4024"/>
    <w:rsid w:val="008A70E8"/>
    <w:rsid w:val="008D20F5"/>
    <w:rsid w:val="00957F94"/>
    <w:rsid w:val="009D2907"/>
    <w:rsid w:val="009F2136"/>
    <w:rsid w:val="00A26C8C"/>
    <w:rsid w:val="00A31288"/>
    <w:rsid w:val="00A4431C"/>
    <w:rsid w:val="00A4445D"/>
    <w:rsid w:val="00A44EBE"/>
    <w:rsid w:val="00AA5BB2"/>
    <w:rsid w:val="00AD63F8"/>
    <w:rsid w:val="00AF3DAB"/>
    <w:rsid w:val="00B52F1B"/>
    <w:rsid w:val="00B621BB"/>
    <w:rsid w:val="00B71AAF"/>
    <w:rsid w:val="00BC4868"/>
    <w:rsid w:val="00C31314"/>
    <w:rsid w:val="00C34BDD"/>
    <w:rsid w:val="00C50CE9"/>
    <w:rsid w:val="00C72E77"/>
    <w:rsid w:val="00C9529D"/>
    <w:rsid w:val="00CB6D4F"/>
    <w:rsid w:val="00CC07C4"/>
    <w:rsid w:val="00D50B83"/>
    <w:rsid w:val="00D81BE2"/>
    <w:rsid w:val="00D8239F"/>
    <w:rsid w:val="00D948CD"/>
    <w:rsid w:val="00D9770C"/>
    <w:rsid w:val="00DA4CD4"/>
    <w:rsid w:val="00DB2598"/>
    <w:rsid w:val="00E02F9D"/>
    <w:rsid w:val="00E127E1"/>
    <w:rsid w:val="00E4296D"/>
    <w:rsid w:val="00EC2D56"/>
    <w:rsid w:val="00EF771C"/>
    <w:rsid w:val="00F32E32"/>
    <w:rsid w:val="00F42C5D"/>
    <w:rsid w:val="00F50FAC"/>
    <w:rsid w:val="00FA41F9"/>
    <w:rsid w:val="00FE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16D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486</TotalTime>
  <Pages>2</Pages>
  <Words>377</Words>
  <Characters>2154</Characters>
  <Application>Microsoft Office Outlook</Application>
  <DocSecurity>0</DocSecurity>
  <Lines>0</Lines>
  <Paragraphs>0</Paragraphs>
  <ScaleCrop>false</ScaleCrop>
  <Company>Администрация Краснодарского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 Георгий Георгиевич</dc:creator>
  <cp:keywords/>
  <dc:description/>
  <cp:lastModifiedBy>User</cp:lastModifiedBy>
  <cp:revision>36</cp:revision>
  <cp:lastPrinted>2018-02-05T06:37:00Z</cp:lastPrinted>
  <dcterms:created xsi:type="dcterms:W3CDTF">2017-02-07T07:32:00Z</dcterms:created>
  <dcterms:modified xsi:type="dcterms:W3CDTF">2018-02-05T06:37:00Z</dcterms:modified>
</cp:coreProperties>
</file>